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DA99F" w14:textId="09173038" w:rsidR="005C5C14" w:rsidRDefault="005C5C14" w:rsidP="005C5C14">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Pr="004743F9">
          <w:rPr>
            <w:b/>
            <w:sz w:val="24"/>
          </w:rPr>
          <w:t>SA2</w:t>
        </w:r>
      </w:fldSimple>
      <w:r w:rsidRPr="004743F9">
        <w:rPr>
          <w:b/>
          <w:sz w:val="24"/>
        </w:rPr>
        <w:t xml:space="preserve"> Meeting #</w:t>
      </w:r>
      <w:fldSimple w:instr=" DOCPROPERTY  MtgSeq  \* MERGEFORMAT ">
        <w:r w:rsidRPr="004743F9">
          <w:rPr>
            <w:b/>
            <w:sz w:val="24"/>
          </w:rPr>
          <w:t>1</w:t>
        </w:r>
        <w:r>
          <w:rPr>
            <w:b/>
            <w:sz w:val="24"/>
          </w:rPr>
          <w:t>70</w:t>
        </w:r>
      </w:fldSimple>
      <w:r>
        <w:rPr>
          <w:b/>
          <w:sz w:val="24"/>
        </w:rPr>
        <w:tab/>
      </w:r>
      <w:fldSimple w:instr=" DOCPROPERTY  Tdoc#  \* MERGEFORMAT ">
        <w:r w:rsidRPr="00127AC9">
          <w:rPr>
            <w:b/>
            <w:i/>
            <w:sz w:val="28"/>
          </w:rPr>
          <w:t>S2-250</w:t>
        </w:r>
        <w:r w:rsidR="004F435E">
          <w:rPr>
            <w:b/>
            <w:i/>
            <w:sz w:val="28"/>
          </w:rPr>
          <w:t>7736</w:t>
        </w:r>
      </w:fldSimple>
    </w:p>
    <w:p w14:paraId="16212EED" w14:textId="77821A91" w:rsidR="005C5C14" w:rsidRPr="00F44356" w:rsidRDefault="005C5C14" w:rsidP="005C5C14">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4F435E" w:rsidRPr="004743F9" w14:paraId="57663475" w14:textId="03E81200" w:rsidTr="004F435E">
        <w:tc>
          <w:tcPr>
            <w:tcW w:w="9641" w:type="dxa"/>
            <w:gridSpan w:val="9"/>
            <w:tcBorders>
              <w:top w:val="single" w:sz="4" w:space="0" w:color="auto"/>
              <w:left w:val="single" w:sz="4" w:space="0" w:color="auto"/>
              <w:right w:val="single" w:sz="4" w:space="0" w:color="auto"/>
            </w:tcBorders>
          </w:tcPr>
          <w:p w14:paraId="1211FEBC" w14:textId="77777777" w:rsidR="004F435E" w:rsidRPr="004743F9" w:rsidRDefault="004F435E" w:rsidP="00C01051">
            <w:pPr>
              <w:pStyle w:val="CRCoverPage"/>
              <w:spacing w:after="0"/>
              <w:jc w:val="right"/>
              <w:rPr>
                <w:i/>
              </w:rPr>
            </w:pPr>
            <w:r w:rsidRPr="004743F9">
              <w:rPr>
                <w:i/>
                <w:sz w:val="14"/>
              </w:rPr>
              <w:t>CR-Form-v12.3</w:t>
            </w:r>
          </w:p>
        </w:tc>
        <w:tc>
          <w:tcPr>
            <w:tcW w:w="9641" w:type="dxa"/>
            <w:tcBorders>
              <w:top w:val="single" w:sz="4" w:space="0" w:color="auto"/>
              <w:left w:val="single" w:sz="4" w:space="0" w:color="auto"/>
              <w:right w:val="single" w:sz="4" w:space="0" w:color="auto"/>
            </w:tcBorders>
          </w:tcPr>
          <w:p w14:paraId="79072964" w14:textId="77777777" w:rsidR="004F435E" w:rsidRPr="004743F9" w:rsidRDefault="004F435E" w:rsidP="00C01051">
            <w:pPr>
              <w:pStyle w:val="CRCoverPage"/>
              <w:spacing w:after="0"/>
              <w:jc w:val="right"/>
              <w:rPr>
                <w:i/>
                <w:sz w:val="14"/>
              </w:rPr>
            </w:pPr>
          </w:p>
        </w:tc>
      </w:tr>
      <w:tr w:rsidR="004F435E" w:rsidRPr="004743F9" w14:paraId="598E75E7" w14:textId="22CBE5A7" w:rsidTr="004F435E">
        <w:tc>
          <w:tcPr>
            <w:tcW w:w="9641" w:type="dxa"/>
            <w:gridSpan w:val="9"/>
            <w:tcBorders>
              <w:left w:val="single" w:sz="4" w:space="0" w:color="auto"/>
              <w:right w:val="single" w:sz="4" w:space="0" w:color="auto"/>
            </w:tcBorders>
          </w:tcPr>
          <w:p w14:paraId="06F75542" w14:textId="77777777" w:rsidR="004F435E" w:rsidRPr="004743F9" w:rsidRDefault="004F435E" w:rsidP="00C01051">
            <w:pPr>
              <w:pStyle w:val="CRCoverPage"/>
              <w:spacing w:after="0"/>
              <w:jc w:val="center"/>
            </w:pPr>
            <w:r w:rsidRPr="004743F9">
              <w:rPr>
                <w:b/>
                <w:sz w:val="32"/>
              </w:rPr>
              <w:t>CHANGE REQUEST</w:t>
            </w:r>
          </w:p>
        </w:tc>
        <w:tc>
          <w:tcPr>
            <w:tcW w:w="9641" w:type="dxa"/>
            <w:tcBorders>
              <w:left w:val="single" w:sz="4" w:space="0" w:color="auto"/>
              <w:right w:val="single" w:sz="4" w:space="0" w:color="auto"/>
            </w:tcBorders>
          </w:tcPr>
          <w:p w14:paraId="0336091E" w14:textId="77777777" w:rsidR="004F435E" w:rsidRPr="004743F9" w:rsidRDefault="004F435E" w:rsidP="00C01051">
            <w:pPr>
              <w:pStyle w:val="CRCoverPage"/>
              <w:spacing w:after="0"/>
              <w:jc w:val="center"/>
              <w:rPr>
                <w:b/>
                <w:sz w:val="32"/>
              </w:rPr>
            </w:pPr>
          </w:p>
        </w:tc>
      </w:tr>
      <w:tr w:rsidR="004F435E" w:rsidRPr="004743F9" w14:paraId="52D0B3AB" w14:textId="4B088862" w:rsidTr="004F435E">
        <w:tc>
          <w:tcPr>
            <w:tcW w:w="9641" w:type="dxa"/>
            <w:gridSpan w:val="9"/>
            <w:tcBorders>
              <w:left w:val="single" w:sz="4" w:space="0" w:color="auto"/>
              <w:right w:val="single" w:sz="4" w:space="0" w:color="auto"/>
            </w:tcBorders>
          </w:tcPr>
          <w:p w14:paraId="494E1036" w14:textId="77777777" w:rsidR="004F435E" w:rsidRPr="004743F9" w:rsidRDefault="004F435E" w:rsidP="00C01051">
            <w:pPr>
              <w:pStyle w:val="CRCoverPage"/>
              <w:spacing w:after="0"/>
              <w:rPr>
                <w:sz w:val="8"/>
                <w:szCs w:val="8"/>
              </w:rPr>
            </w:pPr>
          </w:p>
        </w:tc>
        <w:tc>
          <w:tcPr>
            <w:tcW w:w="9641" w:type="dxa"/>
            <w:tcBorders>
              <w:left w:val="single" w:sz="4" w:space="0" w:color="auto"/>
              <w:right w:val="single" w:sz="4" w:space="0" w:color="auto"/>
            </w:tcBorders>
          </w:tcPr>
          <w:p w14:paraId="2164F232" w14:textId="77777777" w:rsidR="004F435E" w:rsidRPr="004743F9" w:rsidRDefault="004F435E" w:rsidP="00C01051">
            <w:pPr>
              <w:pStyle w:val="CRCoverPage"/>
              <w:spacing w:after="0"/>
              <w:rPr>
                <w:sz w:val="8"/>
                <w:szCs w:val="8"/>
              </w:rPr>
            </w:pPr>
          </w:p>
        </w:tc>
      </w:tr>
      <w:tr w:rsidR="004F435E" w:rsidRPr="004743F9" w14:paraId="52C109E6" w14:textId="38AC236F" w:rsidTr="004F435E">
        <w:tc>
          <w:tcPr>
            <w:tcW w:w="142" w:type="dxa"/>
            <w:tcBorders>
              <w:left w:val="single" w:sz="4" w:space="0" w:color="auto"/>
            </w:tcBorders>
          </w:tcPr>
          <w:p w14:paraId="2B898EF9" w14:textId="77777777" w:rsidR="004F435E" w:rsidRPr="004743F9" w:rsidRDefault="004F435E" w:rsidP="00C01051">
            <w:pPr>
              <w:pStyle w:val="CRCoverPage"/>
              <w:spacing w:after="0"/>
              <w:jc w:val="right"/>
            </w:pPr>
          </w:p>
        </w:tc>
        <w:tc>
          <w:tcPr>
            <w:tcW w:w="1559" w:type="dxa"/>
            <w:shd w:val="pct30" w:color="FFFF00" w:fill="auto"/>
          </w:tcPr>
          <w:p w14:paraId="573EB6DB" w14:textId="77777777" w:rsidR="004F435E" w:rsidRPr="004743F9" w:rsidRDefault="004F435E" w:rsidP="00C01051">
            <w:pPr>
              <w:pStyle w:val="CRCoverPage"/>
              <w:spacing w:after="0"/>
              <w:jc w:val="right"/>
              <w:rPr>
                <w:b/>
                <w:sz w:val="28"/>
              </w:rPr>
            </w:pPr>
            <w:fldSimple w:instr=" DOCPROPERTY  Spec#  \* MERGEFORMAT ">
              <w:r w:rsidRPr="004743F9">
                <w:rPr>
                  <w:b/>
                  <w:sz w:val="28"/>
                </w:rPr>
                <w:t>23.50</w:t>
              </w:r>
              <w:r>
                <w:rPr>
                  <w:b/>
                  <w:sz w:val="28"/>
                </w:rPr>
                <w:t>2</w:t>
              </w:r>
            </w:fldSimple>
          </w:p>
        </w:tc>
        <w:tc>
          <w:tcPr>
            <w:tcW w:w="709" w:type="dxa"/>
          </w:tcPr>
          <w:p w14:paraId="1BF9C594" w14:textId="77777777" w:rsidR="004F435E" w:rsidRPr="004743F9" w:rsidRDefault="004F435E" w:rsidP="00C01051">
            <w:pPr>
              <w:pStyle w:val="CRCoverPage"/>
              <w:spacing w:after="0"/>
              <w:jc w:val="center"/>
            </w:pPr>
            <w:r w:rsidRPr="004743F9">
              <w:rPr>
                <w:b/>
                <w:sz w:val="28"/>
              </w:rPr>
              <w:t>CR</w:t>
            </w:r>
          </w:p>
        </w:tc>
        <w:tc>
          <w:tcPr>
            <w:tcW w:w="1276" w:type="dxa"/>
            <w:shd w:val="pct30" w:color="FFFF00" w:fill="auto"/>
          </w:tcPr>
          <w:p w14:paraId="581D8652" w14:textId="0FCF4AB7" w:rsidR="004F435E" w:rsidRPr="004743F9" w:rsidRDefault="004F435E" w:rsidP="002B35C9">
            <w:pPr>
              <w:pStyle w:val="CRCoverPage"/>
              <w:spacing w:after="0"/>
            </w:pPr>
            <w:fldSimple w:instr=" DOCPROPERTY  Cr#  \* MERGEFORMAT ">
              <w:r>
                <w:rPr>
                  <w:b/>
                  <w:sz w:val="28"/>
                </w:rPr>
                <w:t>5508</w:t>
              </w:r>
            </w:fldSimple>
          </w:p>
        </w:tc>
        <w:tc>
          <w:tcPr>
            <w:tcW w:w="709" w:type="dxa"/>
          </w:tcPr>
          <w:p w14:paraId="7FB6E388" w14:textId="77777777" w:rsidR="004F435E" w:rsidRPr="004743F9" w:rsidRDefault="004F435E" w:rsidP="00C01051">
            <w:pPr>
              <w:pStyle w:val="CRCoverPage"/>
              <w:tabs>
                <w:tab w:val="right" w:pos="625"/>
              </w:tabs>
              <w:spacing w:after="0"/>
              <w:jc w:val="center"/>
            </w:pPr>
            <w:r w:rsidRPr="004743F9">
              <w:rPr>
                <w:b/>
                <w:bCs/>
                <w:sz w:val="28"/>
              </w:rPr>
              <w:t>rev</w:t>
            </w:r>
          </w:p>
        </w:tc>
        <w:tc>
          <w:tcPr>
            <w:tcW w:w="992" w:type="dxa"/>
            <w:shd w:val="pct30" w:color="FFFF00" w:fill="auto"/>
          </w:tcPr>
          <w:p w14:paraId="2643E041" w14:textId="404BD594" w:rsidR="004F435E" w:rsidRPr="00E97204" w:rsidRDefault="004F435E" w:rsidP="002B35C9">
            <w:pPr>
              <w:pStyle w:val="CRCoverPage"/>
              <w:spacing w:after="0"/>
              <w:jc w:val="center"/>
              <w:rPr>
                <w:rFonts w:eastAsia="맑은 고딕"/>
                <w:b/>
                <w:lang w:eastAsia="ko-KR"/>
              </w:rPr>
            </w:pPr>
            <w:r>
              <w:rPr>
                <w:rFonts w:eastAsia="맑은 고딕"/>
                <w:b/>
                <w:lang w:eastAsia="ko-KR"/>
              </w:rPr>
              <w:t>2</w:t>
            </w:r>
          </w:p>
        </w:tc>
        <w:tc>
          <w:tcPr>
            <w:tcW w:w="2410" w:type="dxa"/>
          </w:tcPr>
          <w:p w14:paraId="14FEDD3B" w14:textId="77777777" w:rsidR="004F435E" w:rsidRPr="004743F9" w:rsidRDefault="004F435E"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1079DC14" w14:textId="77777777" w:rsidR="004F435E" w:rsidRPr="004743F9" w:rsidRDefault="004F435E" w:rsidP="00C01051">
            <w:pPr>
              <w:pStyle w:val="CRCoverPage"/>
              <w:spacing w:after="0"/>
              <w:jc w:val="center"/>
              <w:rPr>
                <w:sz w:val="28"/>
              </w:rPr>
            </w:pPr>
            <w:fldSimple w:instr=" DOCPROPERTY  Version  \* MERGEFORMAT ">
              <w:r w:rsidRPr="004743F9">
                <w:rPr>
                  <w:b/>
                  <w:sz w:val="28"/>
                </w:rPr>
                <w:t>1</w:t>
              </w:r>
              <w:r>
                <w:rPr>
                  <w:b/>
                  <w:sz w:val="28"/>
                </w:rPr>
                <w:t>9</w:t>
              </w:r>
              <w:r w:rsidRPr="004743F9">
                <w:rPr>
                  <w:b/>
                  <w:sz w:val="28"/>
                </w:rPr>
                <w:t>.</w:t>
              </w:r>
              <w:r>
                <w:rPr>
                  <w:b/>
                  <w:sz w:val="28"/>
                </w:rPr>
                <w:t>4.0</w:t>
              </w:r>
            </w:fldSimple>
          </w:p>
        </w:tc>
        <w:tc>
          <w:tcPr>
            <w:tcW w:w="143" w:type="dxa"/>
            <w:tcBorders>
              <w:right w:val="single" w:sz="4" w:space="0" w:color="auto"/>
            </w:tcBorders>
          </w:tcPr>
          <w:p w14:paraId="2DFCB539" w14:textId="77777777" w:rsidR="004F435E" w:rsidRPr="004743F9" w:rsidRDefault="004F435E" w:rsidP="00C01051">
            <w:pPr>
              <w:pStyle w:val="CRCoverPage"/>
              <w:spacing w:after="0"/>
            </w:pPr>
          </w:p>
        </w:tc>
        <w:tc>
          <w:tcPr>
            <w:tcW w:w="9641" w:type="dxa"/>
            <w:tcBorders>
              <w:right w:val="single" w:sz="4" w:space="0" w:color="auto"/>
            </w:tcBorders>
          </w:tcPr>
          <w:p w14:paraId="3ED826CD" w14:textId="77777777" w:rsidR="004F435E" w:rsidRPr="004743F9" w:rsidRDefault="004F435E" w:rsidP="00C01051">
            <w:pPr>
              <w:pStyle w:val="CRCoverPage"/>
              <w:spacing w:after="0"/>
            </w:pPr>
          </w:p>
        </w:tc>
      </w:tr>
      <w:tr w:rsidR="004F435E" w:rsidRPr="004743F9" w14:paraId="3428C224" w14:textId="05555946" w:rsidTr="004F435E">
        <w:tc>
          <w:tcPr>
            <w:tcW w:w="9641" w:type="dxa"/>
            <w:gridSpan w:val="9"/>
            <w:tcBorders>
              <w:left w:val="single" w:sz="4" w:space="0" w:color="auto"/>
              <w:right w:val="single" w:sz="4" w:space="0" w:color="auto"/>
            </w:tcBorders>
          </w:tcPr>
          <w:p w14:paraId="52A58D40" w14:textId="77777777" w:rsidR="004F435E" w:rsidRPr="004743F9" w:rsidRDefault="004F435E" w:rsidP="00C01051">
            <w:pPr>
              <w:pStyle w:val="CRCoverPage"/>
              <w:spacing w:after="0"/>
            </w:pPr>
          </w:p>
        </w:tc>
        <w:tc>
          <w:tcPr>
            <w:tcW w:w="9641" w:type="dxa"/>
            <w:tcBorders>
              <w:left w:val="single" w:sz="4" w:space="0" w:color="auto"/>
              <w:right w:val="single" w:sz="4" w:space="0" w:color="auto"/>
            </w:tcBorders>
          </w:tcPr>
          <w:p w14:paraId="364E7AE4" w14:textId="77777777" w:rsidR="004F435E" w:rsidRPr="004743F9" w:rsidRDefault="004F435E" w:rsidP="00C01051">
            <w:pPr>
              <w:pStyle w:val="CRCoverPage"/>
              <w:spacing w:after="0"/>
            </w:pPr>
          </w:p>
        </w:tc>
      </w:tr>
      <w:tr w:rsidR="004F435E" w:rsidRPr="004743F9" w14:paraId="6FC8DAD5" w14:textId="7BCD59F6" w:rsidTr="004F435E">
        <w:tc>
          <w:tcPr>
            <w:tcW w:w="9641" w:type="dxa"/>
            <w:gridSpan w:val="9"/>
            <w:tcBorders>
              <w:top w:val="single" w:sz="4" w:space="0" w:color="auto"/>
            </w:tcBorders>
          </w:tcPr>
          <w:p w14:paraId="1AACBC84" w14:textId="77777777" w:rsidR="004F435E" w:rsidRPr="004743F9" w:rsidRDefault="004F435E" w:rsidP="00C01051">
            <w:pPr>
              <w:pStyle w:val="CRCoverPage"/>
              <w:spacing w:after="0"/>
              <w:jc w:val="center"/>
              <w:rPr>
                <w:rFonts w:cs="Arial"/>
                <w:i/>
              </w:rPr>
            </w:pPr>
            <w:r w:rsidRPr="004743F9">
              <w:rPr>
                <w:rFonts w:cs="Arial"/>
                <w:i/>
              </w:rPr>
              <w:t xml:space="preserve">For </w:t>
            </w:r>
            <w:hyperlink r:id="rId11" w:anchor="_blank" w:history="1">
              <w:r w:rsidRPr="004743F9">
                <w:rPr>
                  <w:rStyle w:val="aa"/>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aa"/>
                  <w:rFonts w:cs="Arial"/>
                  <w:i/>
                </w:rPr>
                <w:t>http://www.3gpp.org/Change-Requests</w:t>
              </w:r>
            </w:hyperlink>
            <w:r w:rsidRPr="004743F9">
              <w:rPr>
                <w:rFonts w:cs="Arial"/>
                <w:i/>
              </w:rPr>
              <w:t>.</w:t>
            </w:r>
          </w:p>
        </w:tc>
        <w:tc>
          <w:tcPr>
            <w:tcW w:w="9641" w:type="dxa"/>
            <w:tcBorders>
              <w:top w:val="single" w:sz="4" w:space="0" w:color="auto"/>
            </w:tcBorders>
          </w:tcPr>
          <w:p w14:paraId="10012A1B" w14:textId="77777777" w:rsidR="004F435E" w:rsidRPr="004743F9" w:rsidRDefault="004F435E" w:rsidP="00C01051">
            <w:pPr>
              <w:pStyle w:val="CRCoverPage"/>
              <w:spacing w:after="0"/>
              <w:jc w:val="center"/>
              <w:rPr>
                <w:rFonts w:cs="Arial"/>
                <w:i/>
              </w:rPr>
            </w:pPr>
          </w:p>
        </w:tc>
      </w:tr>
      <w:tr w:rsidR="004F435E" w:rsidRPr="004743F9" w14:paraId="580479FF" w14:textId="17B90B7A" w:rsidTr="004F435E">
        <w:tc>
          <w:tcPr>
            <w:tcW w:w="9641" w:type="dxa"/>
            <w:gridSpan w:val="9"/>
          </w:tcPr>
          <w:p w14:paraId="07801724" w14:textId="77777777" w:rsidR="004F435E" w:rsidRPr="004743F9" w:rsidRDefault="004F435E" w:rsidP="00C01051">
            <w:pPr>
              <w:pStyle w:val="CRCoverPage"/>
              <w:spacing w:after="0"/>
              <w:rPr>
                <w:sz w:val="8"/>
                <w:szCs w:val="8"/>
              </w:rPr>
            </w:pPr>
          </w:p>
        </w:tc>
        <w:tc>
          <w:tcPr>
            <w:tcW w:w="9641" w:type="dxa"/>
          </w:tcPr>
          <w:p w14:paraId="30FA0D9B" w14:textId="77777777" w:rsidR="004F435E" w:rsidRPr="004743F9" w:rsidRDefault="004F435E" w:rsidP="00C01051">
            <w:pPr>
              <w:pStyle w:val="CRCoverPage"/>
              <w:spacing w:after="0"/>
              <w:rPr>
                <w:sz w:val="8"/>
                <w:szCs w:val="8"/>
              </w:rPr>
            </w:pPr>
          </w:p>
        </w:tc>
      </w:tr>
    </w:tbl>
    <w:p w14:paraId="3EC91523" w14:textId="77777777" w:rsidR="005C5C14" w:rsidRPr="004743F9" w:rsidRDefault="005C5C14" w:rsidP="005C5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C14" w:rsidRPr="004743F9" w14:paraId="6B3DA290" w14:textId="77777777" w:rsidTr="00C01051">
        <w:tc>
          <w:tcPr>
            <w:tcW w:w="2835" w:type="dxa"/>
          </w:tcPr>
          <w:p w14:paraId="433CAFF7" w14:textId="77777777" w:rsidR="005C5C14" w:rsidRPr="004743F9" w:rsidRDefault="005C5C14" w:rsidP="00C01051">
            <w:pPr>
              <w:pStyle w:val="CRCoverPage"/>
              <w:tabs>
                <w:tab w:val="right" w:pos="2751"/>
              </w:tabs>
              <w:spacing w:after="0"/>
              <w:rPr>
                <w:b/>
                <w:i/>
              </w:rPr>
            </w:pPr>
            <w:r w:rsidRPr="004743F9">
              <w:rPr>
                <w:b/>
                <w:i/>
              </w:rPr>
              <w:t>Proposed change affects:</w:t>
            </w:r>
          </w:p>
        </w:tc>
        <w:tc>
          <w:tcPr>
            <w:tcW w:w="1418" w:type="dxa"/>
          </w:tcPr>
          <w:p w14:paraId="0A375ED1" w14:textId="77777777" w:rsidR="005C5C14" w:rsidRPr="004743F9" w:rsidRDefault="005C5C14"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D215D" w14:textId="77777777" w:rsidR="005C5C14" w:rsidRPr="004743F9" w:rsidRDefault="005C5C14" w:rsidP="00C01051">
            <w:pPr>
              <w:pStyle w:val="CRCoverPage"/>
              <w:spacing w:after="0"/>
              <w:jc w:val="center"/>
              <w:rPr>
                <w:b/>
                <w:caps/>
              </w:rPr>
            </w:pPr>
          </w:p>
        </w:tc>
        <w:tc>
          <w:tcPr>
            <w:tcW w:w="709" w:type="dxa"/>
            <w:tcBorders>
              <w:left w:val="single" w:sz="4" w:space="0" w:color="auto"/>
            </w:tcBorders>
          </w:tcPr>
          <w:p w14:paraId="0935B16C" w14:textId="77777777" w:rsidR="005C5C14" w:rsidRPr="004743F9" w:rsidRDefault="005C5C14"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43E65" w14:textId="77777777" w:rsidR="005C5C14" w:rsidRPr="004743F9" w:rsidRDefault="005C5C14" w:rsidP="00C01051">
            <w:pPr>
              <w:pStyle w:val="CRCoverPage"/>
              <w:spacing w:after="0"/>
              <w:jc w:val="center"/>
              <w:rPr>
                <w:b/>
                <w:caps/>
              </w:rPr>
            </w:pPr>
          </w:p>
        </w:tc>
        <w:tc>
          <w:tcPr>
            <w:tcW w:w="2126" w:type="dxa"/>
          </w:tcPr>
          <w:p w14:paraId="2E3A9171" w14:textId="77777777" w:rsidR="005C5C14" w:rsidRPr="004743F9" w:rsidRDefault="005C5C14"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A737F" w14:textId="77777777" w:rsidR="005C5C14" w:rsidRPr="004743F9" w:rsidRDefault="005C5C14" w:rsidP="00C01051">
            <w:pPr>
              <w:pStyle w:val="CRCoverPage"/>
              <w:spacing w:after="0"/>
              <w:jc w:val="center"/>
              <w:rPr>
                <w:b/>
                <w:caps/>
              </w:rPr>
            </w:pPr>
          </w:p>
        </w:tc>
        <w:tc>
          <w:tcPr>
            <w:tcW w:w="1418" w:type="dxa"/>
            <w:tcBorders>
              <w:left w:val="nil"/>
            </w:tcBorders>
          </w:tcPr>
          <w:p w14:paraId="185D81A4" w14:textId="77777777" w:rsidR="005C5C14" w:rsidRPr="004743F9" w:rsidRDefault="005C5C14"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33463" w14:textId="77777777" w:rsidR="005C5C14" w:rsidRPr="004743F9" w:rsidRDefault="005C5C14" w:rsidP="00C01051">
            <w:pPr>
              <w:pStyle w:val="CRCoverPage"/>
              <w:spacing w:after="0"/>
              <w:jc w:val="center"/>
              <w:rPr>
                <w:b/>
                <w:bCs/>
                <w:caps/>
              </w:rPr>
            </w:pPr>
            <w:r>
              <w:rPr>
                <w:b/>
                <w:bCs/>
                <w:caps/>
              </w:rPr>
              <w:t>x</w:t>
            </w:r>
          </w:p>
        </w:tc>
      </w:tr>
    </w:tbl>
    <w:p w14:paraId="36925E08" w14:textId="77777777" w:rsidR="005C5C14" w:rsidRPr="004743F9" w:rsidRDefault="005C5C14" w:rsidP="005C5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C14" w:rsidRPr="004743F9" w14:paraId="0E60A671" w14:textId="77777777" w:rsidTr="00C01051">
        <w:tc>
          <w:tcPr>
            <w:tcW w:w="9640" w:type="dxa"/>
            <w:gridSpan w:val="11"/>
          </w:tcPr>
          <w:p w14:paraId="282E2C27" w14:textId="77777777" w:rsidR="005C5C14" w:rsidRPr="004743F9" w:rsidRDefault="005C5C14" w:rsidP="00C01051">
            <w:pPr>
              <w:pStyle w:val="CRCoverPage"/>
              <w:spacing w:after="0"/>
              <w:rPr>
                <w:sz w:val="8"/>
                <w:szCs w:val="8"/>
              </w:rPr>
            </w:pPr>
          </w:p>
        </w:tc>
      </w:tr>
      <w:tr w:rsidR="005C5C14" w:rsidRPr="004743F9" w14:paraId="5C8C8D29" w14:textId="77777777" w:rsidTr="00C01051">
        <w:tc>
          <w:tcPr>
            <w:tcW w:w="1843" w:type="dxa"/>
            <w:tcBorders>
              <w:top w:val="single" w:sz="4" w:space="0" w:color="auto"/>
              <w:left w:val="single" w:sz="4" w:space="0" w:color="auto"/>
            </w:tcBorders>
          </w:tcPr>
          <w:p w14:paraId="2CDE0176" w14:textId="77777777" w:rsidR="005C5C14" w:rsidRPr="004743F9" w:rsidRDefault="005C5C14" w:rsidP="005C5C14">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5BEADF7C" w14:textId="10BB748C" w:rsidR="005C5C14" w:rsidRPr="004743F9" w:rsidRDefault="005C5C14" w:rsidP="00AB1C37">
            <w:pPr>
              <w:pStyle w:val="CRCoverPage"/>
              <w:spacing w:after="0"/>
              <w:ind w:left="100"/>
            </w:pPr>
            <w:r>
              <w:rPr>
                <w:rFonts w:eastAsia="맑은 고딕"/>
                <w:noProof/>
                <w:lang w:eastAsia="ko-KR"/>
              </w:rPr>
              <w:t xml:space="preserve">Support of </w:t>
            </w:r>
            <w:r w:rsidR="00AB1C37">
              <w:rPr>
                <w:rFonts w:eastAsia="맑은 고딕"/>
                <w:noProof/>
                <w:lang w:eastAsia="ko-KR"/>
              </w:rPr>
              <w:t>SMF</w:t>
            </w:r>
            <w:r>
              <w:rPr>
                <w:rFonts w:eastAsia="맑은 고딕"/>
                <w:noProof/>
                <w:lang w:eastAsia="ko-KR"/>
              </w:rPr>
              <w:t xml:space="preserve"> subscription termination</w:t>
            </w:r>
          </w:p>
        </w:tc>
      </w:tr>
      <w:tr w:rsidR="005C5C14" w:rsidRPr="004743F9" w14:paraId="107FD6D8" w14:textId="77777777" w:rsidTr="00C01051">
        <w:tc>
          <w:tcPr>
            <w:tcW w:w="1843" w:type="dxa"/>
            <w:tcBorders>
              <w:left w:val="single" w:sz="4" w:space="0" w:color="auto"/>
            </w:tcBorders>
          </w:tcPr>
          <w:p w14:paraId="17103411"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63AA1F4E" w14:textId="77777777" w:rsidR="005C5C14" w:rsidRPr="004743F9" w:rsidRDefault="005C5C14" w:rsidP="005C5C14">
            <w:pPr>
              <w:pStyle w:val="CRCoverPage"/>
              <w:spacing w:after="0"/>
              <w:rPr>
                <w:sz w:val="8"/>
                <w:szCs w:val="8"/>
              </w:rPr>
            </w:pPr>
          </w:p>
        </w:tc>
      </w:tr>
      <w:tr w:rsidR="005C5C14" w:rsidRPr="004743F9" w14:paraId="6282CFA2" w14:textId="77777777" w:rsidTr="00C01051">
        <w:tc>
          <w:tcPr>
            <w:tcW w:w="1843" w:type="dxa"/>
            <w:tcBorders>
              <w:left w:val="single" w:sz="4" w:space="0" w:color="auto"/>
            </w:tcBorders>
          </w:tcPr>
          <w:p w14:paraId="1361D857" w14:textId="77777777" w:rsidR="005C5C14" w:rsidRPr="004743F9" w:rsidRDefault="005C5C14" w:rsidP="005C5C14">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BB53A1A" w14:textId="77777777" w:rsidR="005C5C14" w:rsidRPr="004743F9" w:rsidRDefault="005C5C14" w:rsidP="005C5C14">
            <w:pPr>
              <w:pStyle w:val="CRCoverPage"/>
              <w:spacing w:after="0"/>
              <w:ind w:left="100"/>
            </w:pPr>
            <w:r>
              <w:t>Samsung</w:t>
            </w:r>
          </w:p>
        </w:tc>
      </w:tr>
      <w:tr w:rsidR="005C5C14" w:rsidRPr="004743F9" w14:paraId="18D87591" w14:textId="77777777" w:rsidTr="00C01051">
        <w:tc>
          <w:tcPr>
            <w:tcW w:w="1843" w:type="dxa"/>
            <w:tcBorders>
              <w:left w:val="single" w:sz="4" w:space="0" w:color="auto"/>
            </w:tcBorders>
          </w:tcPr>
          <w:p w14:paraId="4F647209" w14:textId="77777777" w:rsidR="005C5C14" w:rsidRPr="004743F9" w:rsidRDefault="005C5C14" w:rsidP="005C5C14">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B77AA98" w14:textId="77777777" w:rsidR="005C5C14" w:rsidRPr="004743F9" w:rsidRDefault="005C5C14" w:rsidP="005C5C14">
            <w:pPr>
              <w:pStyle w:val="CRCoverPage"/>
              <w:spacing w:after="0"/>
              <w:ind w:left="100"/>
            </w:pPr>
            <w:r w:rsidRPr="004743F9">
              <w:t>SA2</w:t>
            </w:r>
            <w:r>
              <w:fldChar w:fldCharType="begin"/>
            </w:r>
            <w:r>
              <w:instrText xml:space="preserve"> DOCPROPERTY  SourceIfTsg  \* MERGEFORMAT </w:instrText>
            </w:r>
            <w:r>
              <w:fldChar w:fldCharType="end"/>
            </w:r>
          </w:p>
        </w:tc>
      </w:tr>
      <w:tr w:rsidR="005C5C14" w:rsidRPr="004743F9" w14:paraId="67C944F9" w14:textId="77777777" w:rsidTr="00C01051">
        <w:tc>
          <w:tcPr>
            <w:tcW w:w="1843" w:type="dxa"/>
            <w:tcBorders>
              <w:left w:val="single" w:sz="4" w:space="0" w:color="auto"/>
            </w:tcBorders>
          </w:tcPr>
          <w:p w14:paraId="4323082D"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31FD91A5" w14:textId="77777777" w:rsidR="005C5C14" w:rsidRPr="004743F9" w:rsidRDefault="005C5C14" w:rsidP="005C5C14">
            <w:pPr>
              <w:pStyle w:val="CRCoverPage"/>
              <w:spacing w:after="0"/>
              <w:rPr>
                <w:sz w:val="8"/>
                <w:szCs w:val="8"/>
              </w:rPr>
            </w:pPr>
          </w:p>
        </w:tc>
      </w:tr>
      <w:tr w:rsidR="005C5C14" w:rsidRPr="004743F9" w14:paraId="478EE46D" w14:textId="77777777" w:rsidTr="00C01051">
        <w:tc>
          <w:tcPr>
            <w:tcW w:w="1843" w:type="dxa"/>
            <w:tcBorders>
              <w:left w:val="single" w:sz="4" w:space="0" w:color="auto"/>
            </w:tcBorders>
          </w:tcPr>
          <w:p w14:paraId="2F680316" w14:textId="77777777" w:rsidR="005C5C14" w:rsidRPr="004743F9" w:rsidRDefault="005C5C14" w:rsidP="005C5C14">
            <w:pPr>
              <w:pStyle w:val="CRCoverPage"/>
              <w:tabs>
                <w:tab w:val="right" w:pos="1759"/>
              </w:tabs>
              <w:spacing w:after="0"/>
              <w:rPr>
                <w:b/>
                <w:i/>
              </w:rPr>
            </w:pPr>
            <w:r w:rsidRPr="004743F9">
              <w:rPr>
                <w:b/>
                <w:i/>
              </w:rPr>
              <w:t>Work item code:</w:t>
            </w:r>
          </w:p>
        </w:tc>
        <w:tc>
          <w:tcPr>
            <w:tcW w:w="3686" w:type="dxa"/>
            <w:gridSpan w:val="5"/>
            <w:shd w:val="pct30" w:color="FFFF00" w:fill="auto"/>
          </w:tcPr>
          <w:p w14:paraId="444B3BC8" w14:textId="1BF2D697" w:rsidR="005C5C14" w:rsidRPr="004743F9" w:rsidRDefault="005C5C14" w:rsidP="005C5C14">
            <w:pPr>
              <w:pStyle w:val="CRCoverPage"/>
              <w:spacing w:after="0"/>
              <w:ind w:left="100"/>
            </w:pPr>
            <w:proofErr w:type="spellStart"/>
            <w:r>
              <w:t>EnergySys</w:t>
            </w:r>
            <w:proofErr w:type="spellEnd"/>
            <w:r w:rsidR="00A7076D">
              <w:t>, 5GS</w:t>
            </w:r>
            <w:r w:rsidR="008710EA">
              <w:t>_ph1</w:t>
            </w:r>
            <w:r w:rsidR="00A7076D">
              <w:t>, TEI19</w:t>
            </w:r>
          </w:p>
        </w:tc>
        <w:tc>
          <w:tcPr>
            <w:tcW w:w="567" w:type="dxa"/>
            <w:tcBorders>
              <w:left w:val="nil"/>
            </w:tcBorders>
          </w:tcPr>
          <w:p w14:paraId="15414ADD" w14:textId="77777777" w:rsidR="005C5C14" w:rsidRPr="004743F9" w:rsidRDefault="005C5C14" w:rsidP="005C5C14">
            <w:pPr>
              <w:pStyle w:val="CRCoverPage"/>
              <w:spacing w:after="0"/>
              <w:ind w:right="100"/>
            </w:pPr>
          </w:p>
        </w:tc>
        <w:tc>
          <w:tcPr>
            <w:tcW w:w="1417" w:type="dxa"/>
            <w:gridSpan w:val="3"/>
            <w:tcBorders>
              <w:left w:val="nil"/>
            </w:tcBorders>
          </w:tcPr>
          <w:p w14:paraId="04E1C6A6" w14:textId="77777777" w:rsidR="005C5C14" w:rsidRPr="004743F9" w:rsidRDefault="005C5C14" w:rsidP="005C5C14">
            <w:pPr>
              <w:pStyle w:val="CRCoverPage"/>
              <w:spacing w:after="0"/>
              <w:jc w:val="right"/>
            </w:pPr>
            <w:r w:rsidRPr="004743F9">
              <w:rPr>
                <w:b/>
                <w:i/>
              </w:rPr>
              <w:t>Date:</w:t>
            </w:r>
          </w:p>
        </w:tc>
        <w:tc>
          <w:tcPr>
            <w:tcW w:w="2127" w:type="dxa"/>
            <w:tcBorders>
              <w:right w:val="single" w:sz="4" w:space="0" w:color="auto"/>
            </w:tcBorders>
            <w:shd w:val="pct30" w:color="FFFF00" w:fill="auto"/>
          </w:tcPr>
          <w:p w14:paraId="648E70EB" w14:textId="77777777" w:rsidR="005C5C14" w:rsidRPr="004743F9" w:rsidRDefault="00BC7187" w:rsidP="005C5C14">
            <w:pPr>
              <w:pStyle w:val="CRCoverPage"/>
              <w:spacing w:after="0"/>
              <w:ind w:left="100"/>
            </w:pPr>
            <w:fldSimple w:instr=" DOCPROPERTY  ResDate  \* MERGEFORMAT ">
              <w:r w:rsidR="005C5C14" w:rsidRPr="004743F9">
                <w:t>2025-0</w:t>
              </w:r>
              <w:r w:rsidR="005C5C14">
                <w:t>8</w:t>
              </w:r>
              <w:r w:rsidR="005C5C14" w:rsidRPr="004743F9">
                <w:t>-</w:t>
              </w:r>
              <w:r w:rsidR="005C5C14">
                <w:t>05</w:t>
              </w:r>
            </w:fldSimple>
          </w:p>
        </w:tc>
      </w:tr>
      <w:tr w:rsidR="005C5C14" w:rsidRPr="004743F9" w14:paraId="06E68F1E" w14:textId="77777777" w:rsidTr="00C01051">
        <w:tc>
          <w:tcPr>
            <w:tcW w:w="1843" w:type="dxa"/>
            <w:tcBorders>
              <w:left w:val="single" w:sz="4" w:space="0" w:color="auto"/>
            </w:tcBorders>
          </w:tcPr>
          <w:p w14:paraId="4FDE0981" w14:textId="77777777" w:rsidR="005C5C14" w:rsidRPr="004743F9" w:rsidRDefault="005C5C14" w:rsidP="005C5C14">
            <w:pPr>
              <w:pStyle w:val="CRCoverPage"/>
              <w:spacing w:after="0"/>
              <w:rPr>
                <w:b/>
                <w:i/>
                <w:sz w:val="8"/>
                <w:szCs w:val="8"/>
              </w:rPr>
            </w:pPr>
          </w:p>
        </w:tc>
        <w:tc>
          <w:tcPr>
            <w:tcW w:w="1986" w:type="dxa"/>
            <w:gridSpan w:val="4"/>
          </w:tcPr>
          <w:p w14:paraId="141F86E3" w14:textId="77777777" w:rsidR="005C5C14" w:rsidRPr="004743F9" w:rsidRDefault="005C5C14" w:rsidP="005C5C14">
            <w:pPr>
              <w:pStyle w:val="CRCoverPage"/>
              <w:spacing w:after="0"/>
              <w:rPr>
                <w:sz w:val="8"/>
                <w:szCs w:val="8"/>
              </w:rPr>
            </w:pPr>
          </w:p>
        </w:tc>
        <w:tc>
          <w:tcPr>
            <w:tcW w:w="2267" w:type="dxa"/>
            <w:gridSpan w:val="2"/>
          </w:tcPr>
          <w:p w14:paraId="188670F5" w14:textId="77777777" w:rsidR="005C5C14" w:rsidRPr="004743F9" w:rsidRDefault="005C5C14" w:rsidP="005C5C14">
            <w:pPr>
              <w:pStyle w:val="CRCoverPage"/>
              <w:spacing w:after="0"/>
              <w:rPr>
                <w:sz w:val="8"/>
                <w:szCs w:val="8"/>
              </w:rPr>
            </w:pPr>
          </w:p>
        </w:tc>
        <w:tc>
          <w:tcPr>
            <w:tcW w:w="1417" w:type="dxa"/>
            <w:gridSpan w:val="3"/>
          </w:tcPr>
          <w:p w14:paraId="78A82D35" w14:textId="77777777" w:rsidR="005C5C14" w:rsidRPr="004743F9" w:rsidRDefault="005C5C14" w:rsidP="005C5C14">
            <w:pPr>
              <w:pStyle w:val="CRCoverPage"/>
              <w:spacing w:after="0"/>
              <w:rPr>
                <w:sz w:val="8"/>
                <w:szCs w:val="8"/>
              </w:rPr>
            </w:pPr>
          </w:p>
        </w:tc>
        <w:tc>
          <w:tcPr>
            <w:tcW w:w="2127" w:type="dxa"/>
            <w:tcBorders>
              <w:right w:val="single" w:sz="4" w:space="0" w:color="auto"/>
            </w:tcBorders>
          </w:tcPr>
          <w:p w14:paraId="66DB5206" w14:textId="77777777" w:rsidR="005C5C14" w:rsidRPr="004743F9" w:rsidRDefault="005C5C14" w:rsidP="005C5C14">
            <w:pPr>
              <w:pStyle w:val="CRCoverPage"/>
              <w:spacing w:after="0"/>
              <w:rPr>
                <w:sz w:val="8"/>
                <w:szCs w:val="8"/>
              </w:rPr>
            </w:pPr>
          </w:p>
        </w:tc>
      </w:tr>
      <w:tr w:rsidR="005C5C14" w:rsidRPr="004743F9" w14:paraId="0A997D1D" w14:textId="77777777" w:rsidTr="00C01051">
        <w:trPr>
          <w:cantSplit/>
        </w:trPr>
        <w:tc>
          <w:tcPr>
            <w:tcW w:w="1843" w:type="dxa"/>
            <w:tcBorders>
              <w:left w:val="single" w:sz="4" w:space="0" w:color="auto"/>
            </w:tcBorders>
          </w:tcPr>
          <w:p w14:paraId="560D2AB1" w14:textId="77777777" w:rsidR="005C5C14" w:rsidRPr="004743F9" w:rsidRDefault="005C5C14" w:rsidP="005C5C14">
            <w:pPr>
              <w:pStyle w:val="CRCoverPage"/>
              <w:tabs>
                <w:tab w:val="right" w:pos="1759"/>
              </w:tabs>
              <w:spacing w:after="0"/>
              <w:rPr>
                <w:b/>
                <w:i/>
              </w:rPr>
            </w:pPr>
            <w:r w:rsidRPr="004743F9">
              <w:rPr>
                <w:b/>
                <w:i/>
              </w:rPr>
              <w:t>Category:</w:t>
            </w:r>
          </w:p>
        </w:tc>
        <w:tc>
          <w:tcPr>
            <w:tcW w:w="851" w:type="dxa"/>
            <w:shd w:val="pct30" w:color="FFFF00" w:fill="auto"/>
          </w:tcPr>
          <w:p w14:paraId="522BBC5D" w14:textId="77777777" w:rsidR="005C5C14" w:rsidRPr="004743F9" w:rsidRDefault="00BC7187" w:rsidP="005C5C14">
            <w:pPr>
              <w:pStyle w:val="CRCoverPage"/>
              <w:spacing w:after="0"/>
              <w:ind w:left="100" w:right="-609"/>
              <w:rPr>
                <w:b/>
              </w:rPr>
            </w:pPr>
            <w:fldSimple w:instr=" DOCPROPERTY  Cat  \* MERGEFORMAT ">
              <w:r w:rsidR="005C5C14" w:rsidRPr="004743F9">
                <w:rPr>
                  <w:b/>
                </w:rPr>
                <w:t>F</w:t>
              </w:r>
            </w:fldSimple>
          </w:p>
        </w:tc>
        <w:tc>
          <w:tcPr>
            <w:tcW w:w="3402" w:type="dxa"/>
            <w:gridSpan w:val="5"/>
            <w:tcBorders>
              <w:left w:val="nil"/>
            </w:tcBorders>
          </w:tcPr>
          <w:p w14:paraId="72E6237C" w14:textId="77777777" w:rsidR="005C5C14" w:rsidRPr="004743F9" w:rsidRDefault="005C5C14" w:rsidP="005C5C14">
            <w:pPr>
              <w:pStyle w:val="CRCoverPage"/>
              <w:spacing w:after="0"/>
            </w:pPr>
          </w:p>
        </w:tc>
        <w:tc>
          <w:tcPr>
            <w:tcW w:w="1417" w:type="dxa"/>
            <w:gridSpan w:val="3"/>
            <w:tcBorders>
              <w:left w:val="nil"/>
            </w:tcBorders>
          </w:tcPr>
          <w:p w14:paraId="01EC34E0" w14:textId="77777777" w:rsidR="005C5C14" w:rsidRPr="004743F9" w:rsidRDefault="005C5C14" w:rsidP="005C5C14">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5DB52D58" w14:textId="77777777" w:rsidR="005C5C14" w:rsidRPr="004743F9" w:rsidRDefault="00BC7187" w:rsidP="005C5C14">
            <w:pPr>
              <w:pStyle w:val="CRCoverPage"/>
              <w:spacing w:after="0"/>
              <w:ind w:left="100"/>
            </w:pPr>
            <w:fldSimple w:instr=" DOCPROPERTY  Release  \* MERGEFORMAT ">
              <w:r w:rsidR="005C5C14" w:rsidRPr="004743F9">
                <w:t>Rel-1</w:t>
              </w:r>
              <w:r w:rsidR="005C5C14">
                <w:t>9</w:t>
              </w:r>
            </w:fldSimple>
          </w:p>
        </w:tc>
      </w:tr>
      <w:tr w:rsidR="005C5C14" w:rsidRPr="004743F9" w14:paraId="40B67516" w14:textId="77777777" w:rsidTr="00C01051">
        <w:tc>
          <w:tcPr>
            <w:tcW w:w="1843" w:type="dxa"/>
            <w:tcBorders>
              <w:left w:val="single" w:sz="4" w:space="0" w:color="auto"/>
              <w:bottom w:val="single" w:sz="4" w:space="0" w:color="auto"/>
            </w:tcBorders>
          </w:tcPr>
          <w:p w14:paraId="3D617A7B" w14:textId="77777777" w:rsidR="005C5C14" w:rsidRPr="004743F9" w:rsidRDefault="005C5C14" w:rsidP="005C5C14">
            <w:pPr>
              <w:pStyle w:val="CRCoverPage"/>
              <w:spacing w:after="0"/>
              <w:rPr>
                <w:b/>
                <w:i/>
              </w:rPr>
            </w:pPr>
          </w:p>
        </w:tc>
        <w:tc>
          <w:tcPr>
            <w:tcW w:w="4677" w:type="dxa"/>
            <w:gridSpan w:val="8"/>
            <w:tcBorders>
              <w:bottom w:val="single" w:sz="4" w:space="0" w:color="auto"/>
            </w:tcBorders>
          </w:tcPr>
          <w:p w14:paraId="5FA49C52" w14:textId="77777777" w:rsidR="005C5C14" w:rsidRPr="004743F9" w:rsidRDefault="005C5C14" w:rsidP="005C5C14">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r>
            <w:proofErr w:type="gramStart"/>
            <w:r w:rsidRPr="004743F9">
              <w:rPr>
                <w:b/>
                <w:i/>
                <w:sz w:val="18"/>
              </w:rPr>
              <w:t>F</w:t>
            </w:r>
            <w:r w:rsidRPr="004743F9">
              <w:rPr>
                <w:i/>
                <w:sz w:val="18"/>
              </w:rPr>
              <w:t xml:space="preserve">  (</w:t>
            </w:r>
            <w:proofErr w:type="gramEnd"/>
            <w:r w:rsidRPr="004743F9">
              <w:rPr>
                <w:i/>
                <w:sz w:val="18"/>
              </w:rPr>
              <w:t>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490DD53F" w14:textId="77777777" w:rsidR="005C5C14" w:rsidRPr="004743F9" w:rsidRDefault="005C5C14" w:rsidP="005C5C14">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aa"/>
                  <w:sz w:val="18"/>
                </w:rPr>
                <w:t>TR 21.900</w:t>
              </w:r>
            </w:hyperlink>
            <w:r w:rsidRPr="004743F9">
              <w:rPr>
                <w:sz w:val="18"/>
              </w:rPr>
              <w:t>.</w:t>
            </w:r>
          </w:p>
        </w:tc>
        <w:tc>
          <w:tcPr>
            <w:tcW w:w="3120" w:type="dxa"/>
            <w:gridSpan w:val="2"/>
            <w:tcBorders>
              <w:bottom w:val="single" w:sz="4" w:space="0" w:color="auto"/>
              <w:right w:val="single" w:sz="4" w:space="0" w:color="auto"/>
            </w:tcBorders>
          </w:tcPr>
          <w:p w14:paraId="32BABB76" w14:textId="77777777" w:rsidR="005C5C14" w:rsidRPr="004743F9" w:rsidRDefault="005C5C14" w:rsidP="005C5C14">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5C5C14" w:rsidRPr="004743F9" w14:paraId="5A03030A" w14:textId="77777777" w:rsidTr="00C01051">
        <w:tc>
          <w:tcPr>
            <w:tcW w:w="1843" w:type="dxa"/>
          </w:tcPr>
          <w:p w14:paraId="32B690F4" w14:textId="77777777" w:rsidR="005C5C14" w:rsidRPr="004743F9" w:rsidRDefault="005C5C14" w:rsidP="005C5C14">
            <w:pPr>
              <w:pStyle w:val="CRCoverPage"/>
              <w:spacing w:after="0"/>
              <w:rPr>
                <w:b/>
                <w:i/>
                <w:sz w:val="8"/>
                <w:szCs w:val="8"/>
              </w:rPr>
            </w:pPr>
          </w:p>
        </w:tc>
        <w:tc>
          <w:tcPr>
            <w:tcW w:w="7797" w:type="dxa"/>
            <w:gridSpan w:val="10"/>
          </w:tcPr>
          <w:p w14:paraId="20E3B0D1" w14:textId="77777777" w:rsidR="005C5C14" w:rsidRPr="004743F9" w:rsidRDefault="005C5C14" w:rsidP="005C5C14">
            <w:pPr>
              <w:pStyle w:val="CRCoverPage"/>
              <w:spacing w:after="0"/>
              <w:rPr>
                <w:sz w:val="8"/>
                <w:szCs w:val="8"/>
              </w:rPr>
            </w:pPr>
          </w:p>
        </w:tc>
      </w:tr>
      <w:tr w:rsidR="005C5C14" w:rsidRPr="004743F9" w14:paraId="581A8384" w14:textId="77777777" w:rsidTr="00C01051">
        <w:tc>
          <w:tcPr>
            <w:tcW w:w="2694" w:type="dxa"/>
            <w:gridSpan w:val="2"/>
            <w:tcBorders>
              <w:top w:val="single" w:sz="4" w:space="0" w:color="auto"/>
              <w:left w:val="single" w:sz="4" w:space="0" w:color="auto"/>
            </w:tcBorders>
          </w:tcPr>
          <w:p w14:paraId="40986A8E" w14:textId="77777777" w:rsidR="005C5C14" w:rsidRPr="007D11D9" w:rsidRDefault="005C5C14" w:rsidP="005C5C14">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41803624" w14:textId="7AEFD6F0" w:rsidR="005C5C14" w:rsidRDefault="00191073" w:rsidP="001A63EF">
            <w:pPr>
              <w:rPr>
                <w:rFonts w:ascii="Arial" w:eastAsia="맑은 고딕" w:hAnsi="Arial" w:cs="Arial"/>
                <w:lang w:eastAsia="ko-KR"/>
              </w:rPr>
            </w:pPr>
            <w:r>
              <w:rPr>
                <w:rFonts w:ascii="Arial" w:eastAsia="맑은 고딕" w:hAnsi="Arial" w:cs="Arial"/>
                <w:lang w:eastAsia="ko-KR"/>
              </w:rPr>
              <w:t>According to the agreement in SA2#169, u</w:t>
            </w:r>
            <w:r w:rsidR="005B574B" w:rsidRPr="005B574B">
              <w:rPr>
                <w:rFonts w:ascii="Arial" w:eastAsia="맑은 고딕" w:hAnsi="Arial" w:cs="Arial"/>
                <w:lang w:eastAsia="ko-KR"/>
              </w:rPr>
              <w:t>pon release of a PDU session, the SMF terminates subscriptions related to the PDU session.</w:t>
            </w:r>
          </w:p>
          <w:p w14:paraId="323C8DD9" w14:textId="36A32849" w:rsidR="001A63EF" w:rsidRPr="00FA75A0" w:rsidRDefault="006D025C" w:rsidP="006D025C">
            <w:pPr>
              <w:rPr>
                <w:rFonts w:ascii="Arial" w:hAnsi="Arial" w:cs="Arial"/>
              </w:rPr>
            </w:pPr>
            <w:r>
              <w:rPr>
                <w:rFonts w:ascii="Arial" w:hAnsi="Arial" w:cs="Arial"/>
              </w:rPr>
              <w:t>T</w:t>
            </w:r>
            <w:r w:rsidR="002D4516">
              <w:rPr>
                <w:rFonts w:ascii="Arial" w:hAnsi="Arial" w:cs="Arial"/>
              </w:rPr>
              <w:t xml:space="preserve">he SMF services need to be updated </w:t>
            </w:r>
            <w:r>
              <w:rPr>
                <w:rFonts w:ascii="Arial" w:hAnsi="Arial" w:cs="Arial"/>
              </w:rPr>
              <w:t>accordingly.</w:t>
            </w:r>
          </w:p>
        </w:tc>
      </w:tr>
      <w:tr w:rsidR="005C5C14" w:rsidRPr="004743F9" w14:paraId="70C44B6A" w14:textId="77777777" w:rsidTr="00C01051">
        <w:tc>
          <w:tcPr>
            <w:tcW w:w="2694" w:type="dxa"/>
            <w:gridSpan w:val="2"/>
            <w:tcBorders>
              <w:left w:val="single" w:sz="4" w:space="0" w:color="auto"/>
            </w:tcBorders>
          </w:tcPr>
          <w:p w14:paraId="0C3435F3"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A065A55" w14:textId="77777777" w:rsidR="005C5C14" w:rsidRPr="007D11D9" w:rsidRDefault="005C5C14" w:rsidP="005C5C14">
            <w:pPr>
              <w:pStyle w:val="CRCoverPage"/>
              <w:spacing w:after="0"/>
              <w:rPr>
                <w:sz w:val="8"/>
                <w:szCs w:val="8"/>
              </w:rPr>
            </w:pPr>
          </w:p>
        </w:tc>
      </w:tr>
      <w:tr w:rsidR="005C5C14" w:rsidRPr="004743F9" w14:paraId="693B6E3C" w14:textId="77777777" w:rsidTr="00C01051">
        <w:tc>
          <w:tcPr>
            <w:tcW w:w="2694" w:type="dxa"/>
            <w:gridSpan w:val="2"/>
            <w:tcBorders>
              <w:left w:val="single" w:sz="4" w:space="0" w:color="auto"/>
            </w:tcBorders>
          </w:tcPr>
          <w:p w14:paraId="358E07DC" w14:textId="77777777" w:rsidR="005C5C14" w:rsidRPr="007D11D9" w:rsidRDefault="005C5C14" w:rsidP="005C5C14">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24D0618F" w14:textId="4928524A" w:rsidR="005C5C14" w:rsidRPr="007D11D9" w:rsidRDefault="005C5C14" w:rsidP="00D140E1">
            <w:pPr>
              <w:pStyle w:val="CRCoverPage"/>
              <w:spacing w:after="0"/>
              <w:ind w:left="100"/>
              <w:rPr>
                <w:rFonts w:cs="Arial"/>
              </w:rPr>
            </w:pPr>
            <w:r>
              <w:rPr>
                <w:rFonts w:eastAsia="SimSun"/>
                <w:lang w:val="en-US" w:eastAsia="zh-CN"/>
              </w:rPr>
              <w:t xml:space="preserve">Support </w:t>
            </w:r>
            <w:r w:rsidR="00D140E1">
              <w:rPr>
                <w:rFonts w:eastAsia="SimSun"/>
                <w:lang w:val="en-US" w:eastAsia="zh-CN"/>
              </w:rPr>
              <w:t>SMF</w:t>
            </w:r>
            <w:r>
              <w:rPr>
                <w:rFonts w:eastAsia="SimSun"/>
                <w:lang w:val="en-US" w:eastAsia="zh-CN"/>
              </w:rPr>
              <w:t xml:space="preserve"> subscription termination</w:t>
            </w:r>
          </w:p>
        </w:tc>
      </w:tr>
      <w:tr w:rsidR="005C5C14" w:rsidRPr="004743F9" w14:paraId="6DD85683" w14:textId="77777777" w:rsidTr="00C01051">
        <w:tc>
          <w:tcPr>
            <w:tcW w:w="2694" w:type="dxa"/>
            <w:gridSpan w:val="2"/>
            <w:tcBorders>
              <w:left w:val="single" w:sz="4" w:space="0" w:color="auto"/>
            </w:tcBorders>
          </w:tcPr>
          <w:p w14:paraId="2800D1FC"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2847063" w14:textId="77777777" w:rsidR="005C5C14" w:rsidRPr="007D11D9" w:rsidRDefault="005C5C14" w:rsidP="005C5C14">
            <w:pPr>
              <w:pStyle w:val="CRCoverPage"/>
              <w:spacing w:after="0"/>
              <w:rPr>
                <w:sz w:val="8"/>
                <w:szCs w:val="8"/>
              </w:rPr>
            </w:pPr>
          </w:p>
        </w:tc>
      </w:tr>
      <w:tr w:rsidR="005C5C14" w:rsidRPr="004743F9" w14:paraId="0C18F13A" w14:textId="77777777" w:rsidTr="00C01051">
        <w:tc>
          <w:tcPr>
            <w:tcW w:w="2694" w:type="dxa"/>
            <w:gridSpan w:val="2"/>
            <w:tcBorders>
              <w:left w:val="single" w:sz="4" w:space="0" w:color="auto"/>
              <w:bottom w:val="single" w:sz="4" w:space="0" w:color="auto"/>
            </w:tcBorders>
          </w:tcPr>
          <w:p w14:paraId="1F7BC38C" w14:textId="77777777" w:rsidR="005C5C14" w:rsidRPr="007D11D9" w:rsidRDefault="005C5C14" w:rsidP="005C5C14">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6A099152" w14:textId="77777777" w:rsidR="005C5C14" w:rsidRPr="007D11D9" w:rsidRDefault="005C5C14" w:rsidP="005C5C14">
            <w:pPr>
              <w:pStyle w:val="CRCoverPage"/>
              <w:spacing w:after="0"/>
              <w:ind w:left="100"/>
            </w:pPr>
            <w:r>
              <w:t>Incomplete specification</w:t>
            </w:r>
          </w:p>
        </w:tc>
      </w:tr>
      <w:tr w:rsidR="005C5C14" w:rsidRPr="00AA1D57" w14:paraId="11065EF4" w14:textId="77777777" w:rsidTr="00C01051">
        <w:tc>
          <w:tcPr>
            <w:tcW w:w="2694" w:type="dxa"/>
            <w:gridSpan w:val="2"/>
          </w:tcPr>
          <w:p w14:paraId="33EAE9E8" w14:textId="77777777" w:rsidR="005C5C14" w:rsidRPr="007D11D9" w:rsidRDefault="005C5C14" w:rsidP="005C5C14">
            <w:pPr>
              <w:pStyle w:val="CRCoverPage"/>
              <w:spacing w:after="0"/>
              <w:rPr>
                <w:b/>
                <w:i/>
                <w:sz w:val="8"/>
                <w:szCs w:val="8"/>
              </w:rPr>
            </w:pPr>
          </w:p>
        </w:tc>
        <w:tc>
          <w:tcPr>
            <w:tcW w:w="6946" w:type="dxa"/>
            <w:gridSpan w:val="9"/>
          </w:tcPr>
          <w:p w14:paraId="561C26B9" w14:textId="77777777" w:rsidR="005C5C14" w:rsidRPr="007D11D9" w:rsidRDefault="005C5C14" w:rsidP="005C5C14">
            <w:pPr>
              <w:pStyle w:val="CRCoverPage"/>
              <w:spacing w:after="0"/>
              <w:rPr>
                <w:sz w:val="8"/>
                <w:szCs w:val="8"/>
              </w:rPr>
            </w:pPr>
          </w:p>
        </w:tc>
      </w:tr>
      <w:tr w:rsidR="005C5C14" w:rsidRPr="00AA1D57" w14:paraId="57A9BB28" w14:textId="77777777" w:rsidTr="00C01051">
        <w:tc>
          <w:tcPr>
            <w:tcW w:w="2694" w:type="dxa"/>
            <w:gridSpan w:val="2"/>
            <w:tcBorders>
              <w:top w:val="single" w:sz="4" w:space="0" w:color="auto"/>
              <w:left w:val="single" w:sz="4" w:space="0" w:color="auto"/>
            </w:tcBorders>
          </w:tcPr>
          <w:p w14:paraId="3C755EA7" w14:textId="77777777" w:rsidR="005C5C14" w:rsidRPr="007D11D9" w:rsidRDefault="005C5C14" w:rsidP="005C5C14">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7DBD065B" w14:textId="5B762391" w:rsidR="005C5C14" w:rsidRPr="007D11D9" w:rsidRDefault="004F435E" w:rsidP="005C5C14">
            <w:pPr>
              <w:pStyle w:val="CRCoverPage"/>
              <w:spacing w:after="0"/>
              <w:ind w:left="100"/>
            </w:pPr>
            <w:r w:rsidRPr="004F435E">
              <w:rPr>
                <w:rFonts w:eastAsia="맑은 고딕"/>
                <w:noProof/>
                <w:lang w:eastAsia="ko-KR"/>
              </w:rPr>
              <w:t>5.2.8.3.2</w:t>
            </w:r>
          </w:p>
        </w:tc>
      </w:tr>
      <w:tr w:rsidR="005C5C14" w:rsidRPr="00AA1D57" w14:paraId="09433E19" w14:textId="77777777" w:rsidTr="00C01051">
        <w:tc>
          <w:tcPr>
            <w:tcW w:w="2694" w:type="dxa"/>
            <w:gridSpan w:val="2"/>
            <w:tcBorders>
              <w:left w:val="single" w:sz="4" w:space="0" w:color="auto"/>
            </w:tcBorders>
          </w:tcPr>
          <w:p w14:paraId="257DCF2A" w14:textId="77777777" w:rsidR="005C5C14" w:rsidRPr="00AA1D57" w:rsidRDefault="005C5C14" w:rsidP="005C5C14">
            <w:pPr>
              <w:pStyle w:val="CRCoverPage"/>
              <w:spacing w:after="0"/>
              <w:rPr>
                <w:b/>
                <w:i/>
                <w:sz w:val="8"/>
                <w:szCs w:val="8"/>
              </w:rPr>
            </w:pPr>
          </w:p>
        </w:tc>
        <w:tc>
          <w:tcPr>
            <w:tcW w:w="6946" w:type="dxa"/>
            <w:gridSpan w:val="9"/>
            <w:tcBorders>
              <w:right w:val="single" w:sz="4" w:space="0" w:color="auto"/>
            </w:tcBorders>
          </w:tcPr>
          <w:p w14:paraId="66814BBB" w14:textId="77777777" w:rsidR="005C5C14" w:rsidRPr="00AA1D57" w:rsidRDefault="005C5C14" w:rsidP="005C5C14">
            <w:pPr>
              <w:pStyle w:val="CRCoverPage"/>
              <w:spacing w:after="0"/>
              <w:rPr>
                <w:sz w:val="8"/>
                <w:szCs w:val="8"/>
              </w:rPr>
            </w:pPr>
          </w:p>
        </w:tc>
      </w:tr>
      <w:tr w:rsidR="005C5C14" w:rsidRPr="00AA1D57" w14:paraId="5C73BA16" w14:textId="77777777" w:rsidTr="00C01051">
        <w:tc>
          <w:tcPr>
            <w:tcW w:w="2694" w:type="dxa"/>
            <w:gridSpan w:val="2"/>
            <w:tcBorders>
              <w:left w:val="single" w:sz="4" w:space="0" w:color="auto"/>
            </w:tcBorders>
          </w:tcPr>
          <w:p w14:paraId="73B1ED8A" w14:textId="77777777" w:rsidR="005C5C14" w:rsidRPr="00AA1D57" w:rsidRDefault="005C5C14" w:rsidP="005C5C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F2CAA3" w14:textId="77777777" w:rsidR="005C5C14" w:rsidRPr="00AA1D57" w:rsidRDefault="005C5C14" w:rsidP="005C5C14">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7A4C" w14:textId="77777777" w:rsidR="005C5C14" w:rsidRPr="00AA1D57" w:rsidRDefault="005C5C14" w:rsidP="005C5C14">
            <w:pPr>
              <w:pStyle w:val="CRCoverPage"/>
              <w:spacing w:after="0"/>
              <w:jc w:val="center"/>
              <w:rPr>
                <w:b/>
                <w:caps/>
              </w:rPr>
            </w:pPr>
            <w:r w:rsidRPr="00AA1D57">
              <w:rPr>
                <w:b/>
                <w:caps/>
              </w:rPr>
              <w:t>N</w:t>
            </w:r>
          </w:p>
        </w:tc>
        <w:tc>
          <w:tcPr>
            <w:tcW w:w="2977" w:type="dxa"/>
            <w:gridSpan w:val="4"/>
          </w:tcPr>
          <w:p w14:paraId="4FE4A075" w14:textId="77777777" w:rsidR="005C5C14" w:rsidRPr="00AA1D57" w:rsidRDefault="005C5C14" w:rsidP="005C5C14">
            <w:pPr>
              <w:pStyle w:val="CRCoverPage"/>
              <w:tabs>
                <w:tab w:val="right" w:pos="2893"/>
              </w:tabs>
              <w:spacing w:after="0"/>
            </w:pPr>
          </w:p>
        </w:tc>
        <w:tc>
          <w:tcPr>
            <w:tcW w:w="3401" w:type="dxa"/>
            <w:gridSpan w:val="3"/>
            <w:tcBorders>
              <w:right w:val="single" w:sz="4" w:space="0" w:color="auto"/>
            </w:tcBorders>
            <w:shd w:val="clear" w:color="FFFF00" w:fill="auto"/>
          </w:tcPr>
          <w:p w14:paraId="10EC833F" w14:textId="77777777" w:rsidR="005C5C14" w:rsidRPr="00AA1D57" w:rsidRDefault="005C5C14" w:rsidP="005C5C14">
            <w:pPr>
              <w:pStyle w:val="CRCoverPage"/>
              <w:spacing w:after="0"/>
              <w:ind w:left="99"/>
            </w:pPr>
          </w:p>
        </w:tc>
      </w:tr>
      <w:tr w:rsidR="005C5C14" w:rsidRPr="00AA1D57" w14:paraId="024C21B5" w14:textId="77777777" w:rsidTr="00C01051">
        <w:tc>
          <w:tcPr>
            <w:tcW w:w="2694" w:type="dxa"/>
            <w:gridSpan w:val="2"/>
            <w:tcBorders>
              <w:left w:val="single" w:sz="4" w:space="0" w:color="auto"/>
            </w:tcBorders>
          </w:tcPr>
          <w:p w14:paraId="5EB6D2A7" w14:textId="77777777" w:rsidR="005C5C14" w:rsidRPr="00AA1D57" w:rsidRDefault="005C5C14" w:rsidP="005C5C14">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6BC49C1"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638F9" w14:textId="77777777" w:rsidR="005C5C14" w:rsidRPr="00AA1D57" w:rsidRDefault="005C5C14" w:rsidP="005C5C14">
            <w:pPr>
              <w:pStyle w:val="CRCoverPage"/>
              <w:spacing w:after="0"/>
              <w:jc w:val="center"/>
              <w:rPr>
                <w:b/>
                <w:caps/>
              </w:rPr>
            </w:pPr>
            <w:r>
              <w:rPr>
                <w:b/>
                <w:caps/>
              </w:rPr>
              <w:t>x</w:t>
            </w:r>
          </w:p>
        </w:tc>
        <w:tc>
          <w:tcPr>
            <w:tcW w:w="2977" w:type="dxa"/>
            <w:gridSpan w:val="4"/>
          </w:tcPr>
          <w:p w14:paraId="0CA4635B" w14:textId="77777777" w:rsidR="005C5C14" w:rsidRPr="00AA1D57" w:rsidRDefault="005C5C14" w:rsidP="005C5C14">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198444B2" w14:textId="77777777" w:rsidR="005C5C14" w:rsidRPr="00AA1D57" w:rsidRDefault="005C5C14" w:rsidP="005C5C14">
            <w:pPr>
              <w:pStyle w:val="CRCoverPage"/>
              <w:spacing w:after="0"/>
              <w:ind w:left="99"/>
            </w:pPr>
            <w:r w:rsidRPr="00AA1D57">
              <w:t xml:space="preserve">TS/TR ... CR ... </w:t>
            </w:r>
          </w:p>
        </w:tc>
      </w:tr>
      <w:tr w:rsidR="005C5C14" w:rsidRPr="00AA1D57" w14:paraId="583FD5EC" w14:textId="77777777" w:rsidTr="00C01051">
        <w:tc>
          <w:tcPr>
            <w:tcW w:w="2694" w:type="dxa"/>
            <w:gridSpan w:val="2"/>
            <w:tcBorders>
              <w:left w:val="single" w:sz="4" w:space="0" w:color="auto"/>
            </w:tcBorders>
          </w:tcPr>
          <w:p w14:paraId="3DB5C358" w14:textId="77777777" w:rsidR="005C5C14" w:rsidRPr="00AA1D57" w:rsidRDefault="005C5C14" w:rsidP="005C5C14">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0113CF5B"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68C01" w14:textId="77777777" w:rsidR="005C5C14" w:rsidRPr="00AA1D57" w:rsidRDefault="005C5C14" w:rsidP="005C5C14">
            <w:pPr>
              <w:pStyle w:val="CRCoverPage"/>
              <w:spacing w:after="0"/>
              <w:jc w:val="center"/>
              <w:rPr>
                <w:b/>
                <w:caps/>
              </w:rPr>
            </w:pPr>
            <w:r>
              <w:rPr>
                <w:b/>
                <w:caps/>
              </w:rPr>
              <w:t>x</w:t>
            </w:r>
          </w:p>
        </w:tc>
        <w:tc>
          <w:tcPr>
            <w:tcW w:w="2977" w:type="dxa"/>
            <w:gridSpan w:val="4"/>
          </w:tcPr>
          <w:p w14:paraId="4635FA2D" w14:textId="77777777" w:rsidR="005C5C14" w:rsidRPr="00AA1D57" w:rsidRDefault="005C5C14" w:rsidP="005C5C14">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FCB6073" w14:textId="77777777" w:rsidR="005C5C14" w:rsidRPr="00AA1D57" w:rsidRDefault="005C5C14" w:rsidP="005C5C14">
            <w:pPr>
              <w:pStyle w:val="CRCoverPage"/>
              <w:spacing w:after="0"/>
              <w:ind w:left="99"/>
            </w:pPr>
            <w:r w:rsidRPr="00AA1D57">
              <w:t xml:space="preserve">TS/TR ... CR ... </w:t>
            </w:r>
          </w:p>
        </w:tc>
      </w:tr>
      <w:tr w:rsidR="005C5C14" w:rsidRPr="00AA1D57" w14:paraId="53B82D1A" w14:textId="77777777" w:rsidTr="00C01051">
        <w:tc>
          <w:tcPr>
            <w:tcW w:w="2694" w:type="dxa"/>
            <w:gridSpan w:val="2"/>
            <w:tcBorders>
              <w:left w:val="single" w:sz="4" w:space="0" w:color="auto"/>
            </w:tcBorders>
          </w:tcPr>
          <w:p w14:paraId="23FE96C7" w14:textId="77777777" w:rsidR="005C5C14" w:rsidRPr="00AA1D57" w:rsidRDefault="005C5C14" w:rsidP="005C5C14">
            <w:pPr>
              <w:pStyle w:val="CRCoverPage"/>
              <w:spacing w:after="0"/>
              <w:rPr>
                <w:b/>
                <w:i/>
              </w:rPr>
            </w:pPr>
            <w:r w:rsidRPr="00AA1D57">
              <w:rPr>
                <w:b/>
                <w:i/>
              </w:rPr>
              <w:t>(</w:t>
            </w:r>
            <w:proofErr w:type="gramStart"/>
            <w:r w:rsidRPr="00AA1D57">
              <w:rPr>
                <w:b/>
                <w:i/>
              </w:rPr>
              <w:t>show</w:t>
            </w:r>
            <w:proofErr w:type="gramEnd"/>
            <w:r w:rsidRPr="00AA1D57">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EB142D"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1F1EA" w14:textId="77777777" w:rsidR="005C5C14" w:rsidRPr="00AA1D57" w:rsidRDefault="005C5C14" w:rsidP="005C5C14">
            <w:pPr>
              <w:pStyle w:val="CRCoverPage"/>
              <w:spacing w:after="0"/>
              <w:jc w:val="center"/>
              <w:rPr>
                <w:b/>
                <w:caps/>
              </w:rPr>
            </w:pPr>
            <w:r>
              <w:rPr>
                <w:b/>
                <w:caps/>
              </w:rPr>
              <w:t>x</w:t>
            </w:r>
          </w:p>
        </w:tc>
        <w:tc>
          <w:tcPr>
            <w:tcW w:w="2977" w:type="dxa"/>
            <w:gridSpan w:val="4"/>
          </w:tcPr>
          <w:p w14:paraId="475A89AE" w14:textId="77777777" w:rsidR="005C5C14" w:rsidRPr="00AA1D57" w:rsidRDefault="005C5C14" w:rsidP="005C5C14">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7760B2CC" w14:textId="77777777" w:rsidR="005C5C14" w:rsidRPr="00AA1D57" w:rsidRDefault="005C5C14" w:rsidP="005C5C14">
            <w:pPr>
              <w:pStyle w:val="CRCoverPage"/>
              <w:spacing w:after="0"/>
              <w:ind w:left="99"/>
            </w:pPr>
            <w:r w:rsidRPr="00AA1D57">
              <w:t xml:space="preserve">TS/TR ... CR ... </w:t>
            </w:r>
          </w:p>
        </w:tc>
      </w:tr>
      <w:tr w:rsidR="005C5C14" w:rsidRPr="00AA1D57" w14:paraId="40515000" w14:textId="77777777" w:rsidTr="00C01051">
        <w:tc>
          <w:tcPr>
            <w:tcW w:w="2694" w:type="dxa"/>
            <w:gridSpan w:val="2"/>
            <w:tcBorders>
              <w:left w:val="single" w:sz="4" w:space="0" w:color="auto"/>
            </w:tcBorders>
          </w:tcPr>
          <w:p w14:paraId="5BA714FC" w14:textId="77777777" w:rsidR="005C5C14" w:rsidRPr="00AA1D57" w:rsidRDefault="005C5C14" w:rsidP="005C5C14">
            <w:pPr>
              <w:pStyle w:val="CRCoverPage"/>
              <w:spacing w:after="0"/>
              <w:rPr>
                <w:b/>
                <w:i/>
              </w:rPr>
            </w:pPr>
          </w:p>
        </w:tc>
        <w:tc>
          <w:tcPr>
            <w:tcW w:w="6946" w:type="dxa"/>
            <w:gridSpan w:val="9"/>
            <w:tcBorders>
              <w:right w:val="single" w:sz="4" w:space="0" w:color="auto"/>
            </w:tcBorders>
          </w:tcPr>
          <w:p w14:paraId="33DCFFE2" w14:textId="77777777" w:rsidR="005C5C14" w:rsidRPr="00AA1D57" w:rsidRDefault="005C5C14" w:rsidP="005C5C14">
            <w:pPr>
              <w:pStyle w:val="CRCoverPage"/>
              <w:spacing w:after="0"/>
            </w:pPr>
          </w:p>
        </w:tc>
      </w:tr>
      <w:tr w:rsidR="005C5C14" w:rsidRPr="00AA1D57" w14:paraId="05ED8CB5" w14:textId="77777777" w:rsidTr="00C01051">
        <w:tc>
          <w:tcPr>
            <w:tcW w:w="2694" w:type="dxa"/>
            <w:gridSpan w:val="2"/>
            <w:tcBorders>
              <w:left w:val="single" w:sz="4" w:space="0" w:color="auto"/>
              <w:bottom w:val="single" w:sz="4" w:space="0" w:color="auto"/>
            </w:tcBorders>
          </w:tcPr>
          <w:p w14:paraId="0A76F41C" w14:textId="77777777" w:rsidR="005C5C14" w:rsidRPr="00AA1D57" w:rsidRDefault="005C5C14" w:rsidP="005C5C14">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107F7D10" w14:textId="77777777" w:rsidR="005C5C14" w:rsidRPr="00AA1D57" w:rsidRDefault="005C5C14" w:rsidP="005C5C14">
            <w:pPr>
              <w:pStyle w:val="CRCoverPage"/>
              <w:spacing w:after="0"/>
              <w:ind w:left="100"/>
            </w:pPr>
          </w:p>
        </w:tc>
      </w:tr>
      <w:tr w:rsidR="005C5C14" w:rsidRPr="00AA1D57" w14:paraId="2708233B" w14:textId="77777777" w:rsidTr="00C01051">
        <w:tc>
          <w:tcPr>
            <w:tcW w:w="2694" w:type="dxa"/>
            <w:gridSpan w:val="2"/>
            <w:tcBorders>
              <w:top w:val="single" w:sz="4" w:space="0" w:color="auto"/>
              <w:bottom w:val="single" w:sz="4" w:space="0" w:color="auto"/>
            </w:tcBorders>
          </w:tcPr>
          <w:p w14:paraId="053BB095" w14:textId="77777777" w:rsidR="005C5C14" w:rsidRPr="00AA1D57" w:rsidRDefault="005C5C14" w:rsidP="005C5C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F1F9C7" w14:textId="77777777" w:rsidR="005C5C14" w:rsidRPr="00AA1D57" w:rsidRDefault="005C5C14" w:rsidP="005C5C14">
            <w:pPr>
              <w:pStyle w:val="CRCoverPage"/>
              <w:spacing w:after="0"/>
              <w:ind w:left="100"/>
              <w:rPr>
                <w:sz w:val="8"/>
                <w:szCs w:val="8"/>
              </w:rPr>
            </w:pPr>
          </w:p>
        </w:tc>
      </w:tr>
      <w:tr w:rsidR="005C5C14" w:rsidRPr="00AA1D57" w14:paraId="36973704" w14:textId="77777777" w:rsidTr="00C01051">
        <w:tc>
          <w:tcPr>
            <w:tcW w:w="2694" w:type="dxa"/>
            <w:gridSpan w:val="2"/>
            <w:tcBorders>
              <w:top w:val="single" w:sz="4" w:space="0" w:color="auto"/>
              <w:left w:val="single" w:sz="4" w:space="0" w:color="auto"/>
              <w:bottom w:val="single" w:sz="4" w:space="0" w:color="auto"/>
            </w:tcBorders>
          </w:tcPr>
          <w:p w14:paraId="7E3C6366" w14:textId="77777777" w:rsidR="005C5C14" w:rsidRPr="00AA1D57" w:rsidRDefault="005C5C14" w:rsidP="005C5C14">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E3F81" w14:textId="77777777" w:rsidR="005C5C14" w:rsidRPr="00AA1D57" w:rsidRDefault="005C5C14" w:rsidP="005C5C14">
            <w:pPr>
              <w:pStyle w:val="CRCoverPage"/>
              <w:spacing w:after="0"/>
              <w:ind w:left="100"/>
            </w:pPr>
          </w:p>
        </w:tc>
      </w:tr>
    </w:tbl>
    <w:p w14:paraId="622677BB" w14:textId="77777777" w:rsidR="005C5C14" w:rsidRDefault="005C5C14" w:rsidP="005C5C14">
      <w:pPr>
        <w:spacing w:after="0"/>
        <w:rPr>
          <w:sz w:val="24"/>
          <w:szCs w:val="24"/>
        </w:rPr>
      </w:pPr>
    </w:p>
    <w:p w14:paraId="387CFA32" w14:textId="292DC4D9" w:rsidR="0025661C" w:rsidRPr="00E219EA" w:rsidRDefault="005C5C14" w:rsidP="005C5C1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r>
        <w:rPr>
          <w:sz w:val="24"/>
          <w:szCs w:val="24"/>
        </w:rPr>
        <w:br w:type="page"/>
      </w: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p>
    <w:bookmarkEnd w:id="0"/>
    <w:bookmarkEnd w:id="1"/>
    <w:bookmarkEnd w:id="2"/>
    <w:bookmarkEnd w:id="3"/>
    <w:bookmarkEnd w:id="4"/>
    <w:bookmarkEnd w:id="5"/>
    <w:bookmarkEnd w:id="6"/>
    <w:bookmarkEnd w:id="7"/>
    <w:bookmarkEnd w:id="8"/>
    <w:bookmarkEnd w:id="9"/>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4E908A4" w14:textId="77777777" w:rsidR="00FA1751" w:rsidRPr="00140E21" w:rsidRDefault="00FA1751" w:rsidP="00FA1751">
      <w:pPr>
        <w:pStyle w:val="50"/>
      </w:pPr>
      <w:bookmarkStart w:id="10" w:name="_Toc20204645"/>
      <w:bookmarkStart w:id="11" w:name="_Toc27895352"/>
      <w:bookmarkStart w:id="12" w:name="_Toc36192455"/>
      <w:bookmarkStart w:id="13" w:name="_Toc45193560"/>
      <w:bookmarkStart w:id="14" w:name="_Toc47593192"/>
      <w:bookmarkStart w:id="15" w:name="_Toc51835279"/>
      <w:bookmarkStart w:id="16" w:name="_Toc201216049"/>
      <w:bookmarkStart w:id="17" w:name="_Toc193790938"/>
      <w:bookmarkStart w:id="18" w:name="_Toc201216245"/>
      <w:r w:rsidRPr="00140E21">
        <w:t>5.2.8.3.2</w:t>
      </w:r>
      <w:r w:rsidRPr="00140E21">
        <w:tab/>
      </w:r>
      <w:proofErr w:type="spellStart"/>
      <w:r w:rsidRPr="00140E21">
        <w:t>Nsmf_EventExposure_Notify</w:t>
      </w:r>
      <w:proofErr w:type="spellEnd"/>
      <w:r w:rsidRPr="00140E21">
        <w:t xml:space="preserve"> service operation</w:t>
      </w:r>
      <w:bookmarkEnd w:id="10"/>
      <w:bookmarkEnd w:id="11"/>
      <w:bookmarkEnd w:id="12"/>
      <w:bookmarkEnd w:id="13"/>
      <w:bookmarkEnd w:id="14"/>
      <w:bookmarkEnd w:id="15"/>
      <w:bookmarkEnd w:id="16"/>
    </w:p>
    <w:p w14:paraId="7AFD2349" w14:textId="77777777" w:rsidR="00FA1751" w:rsidRPr="00140E21" w:rsidRDefault="00FA1751" w:rsidP="00FA1751">
      <w:r w:rsidRPr="00140E21">
        <w:rPr>
          <w:b/>
        </w:rPr>
        <w:t>Service operation name:</w:t>
      </w:r>
      <w:r w:rsidRPr="00140E21">
        <w:t xml:space="preserve"> </w:t>
      </w:r>
      <w:proofErr w:type="spellStart"/>
      <w:r w:rsidRPr="00140E21">
        <w:t>Nsmf_EventExposure_Notify</w:t>
      </w:r>
      <w:proofErr w:type="spellEnd"/>
    </w:p>
    <w:p w14:paraId="5C3FB210" w14:textId="77777777" w:rsidR="00FA1751" w:rsidRPr="00140E21" w:rsidRDefault="00FA1751" w:rsidP="00FA1751">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129EE41C" w14:textId="77777777" w:rsidR="00FA1751" w:rsidRPr="00140E21" w:rsidRDefault="00FA1751" w:rsidP="00FA1751">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w:t>
      </w:r>
      <w:proofErr w:type="spellStart"/>
      <w:r>
        <w:rPr>
          <w:lang w:eastAsia="zh-CN"/>
        </w:rPr>
        <w:t>gNB</w:t>
      </w:r>
      <w:proofErr w:type="spellEnd"/>
      <w:r>
        <w:rPr>
          <w:lang w:eastAsia="zh-CN"/>
        </w:rPr>
        <w:t xml:space="preserve"> and (I-)UPF, the input is defined in Table 5.51.2.2.2-2 in TS 23.501 [2].</w:t>
      </w:r>
    </w:p>
    <w:p w14:paraId="74A1C6E8" w14:textId="77777777" w:rsidR="00FA1751" w:rsidRPr="006E7760" w:rsidRDefault="00FA1751" w:rsidP="00FA1751">
      <w:r>
        <w:t>SMF reports multiple PDU Sessions events when those happen at the same time and as indicated in the time stamp. The SMF reports the PDU Session ID, SUPI and if available GPSI(s) per each PDU Session event.</w:t>
      </w:r>
    </w:p>
    <w:p w14:paraId="7D58B015" w14:textId="077F16B5" w:rsidR="00FA1751" w:rsidRPr="00140E21" w:rsidRDefault="00FA1751" w:rsidP="00FA1751">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ins w:id="19" w:author="SUH2" w:date="2025-08-04T10:59:00Z">
        <w:r>
          <w:rPr>
            <w:lang w:eastAsia="zh-CN"/>
          </w:rPr>
          <w:t xml:space="preserve">, </w:t>
        </w:r>
        <w:r>
          <w:t>Subscription termination indication (with optionally a Cause code)</w:t>
        </w:r>
      </w:ins>
      <w:r w:rsidRPr="00140E21">
        <w:rPr>
          <w:lang w:eastAsia="zh-CN"/>
        </w:rPr>
        <w:t>.</w:t>
      </w:r>
    </w:p>
    <w:p w14:paraId="4E6814EE" w14:textId="77777777" w:rsidR="00FA1751" w:rsidRPr="00140E21" w:rsidRDefault="00FA1751" w:rsidP="00FA1751">
      <w:pPr>
        <w:rPr>
          <w:b/>
          <w:lang w:eastAsia="zh-CN"/>
        </w:rPr>
      </w:pPr>
      <w:r w:rsidRPr="00140E21">
        <w:rPr>
          <w:b/>
          <w:lang w:eastAsia="zh-CN"/>
        </w:rPr>
        <w:t>Output Required:</w:t>
      </w:r>
      <w:r w:rsidRPr="00140E21">
        <w:t xml:space="preserve"> Result Indication.</w:t>
      </w:r>
    </w:p>
    <w:p w14:paraId="09F7DFAE" w14:textId="77777777" w:rsidR="00FA1751" w:rsidRPr="00140E21" w:rsidRDefault="00FA1751" w:rsidP="00FA1751">
      <w:pPr>
        <w:rPr>
          <w:lang w:eastAsia="zh-CN"/>
        </w:rPr>
      </w:pPr>
      <w:r w:rsidRPr="00140E21">
        <w:rPr>
          <w:b/>
        </w:rPr>
        <w:t xml:space="preserve">Output, Optional: </w:t>
      </w:r>
      <w:r w:rsidRPr="00140E21">
        <w:t>Redirection information</w:t>
      </w:r>
      <w:r w:rsidRPr="00140E21">
        <w:rPr>
          <w:i/>
        </w:rPr>
        <w:t>.</w:t>
      </w:r>
    </w:p>
    <w:p w14:paraId="054CDB4C" w14:textId="77777777" w:rsidR="00FA1751" w:rsidRPr="00140E21" w:rsidRDefault="00FA1751" w:rsidP="00FA1751">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7085B837" w14:textId="77777777" w:rsidR="00FA1751" w:rsidRPr="00140E21" w:rsidRDefault="00FA1751" w:rsidP="00FA175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54F90C5E" w14:textId="77777777" w:rsidR="00FA1751" w:rsidRPr="00140E21" w:rsidRDefault="00FA1751" w:rsidP="00FA1751">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715C4BAF" w14:textId="77777777" w:rsidR="00FA1751" w:rsidRPr="00140E21" w:rsidRDefault="00FA1751" w:rsidP="00FA1751">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7CD07B19" w14:textId="77777777" w:rsidR="00FA1751" w:rsidRPr="00140E21" w:rsidRDefault="00FA1751" w:rsidP="00FA1751">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bookmarkEnd w:id="17"/>
    <w:bookmarkEnd w:id="18"/>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1A3EE" w14:textId="77777777" w:rsidR="00DD62C5" w:rsidRDefault="00DD62C5">
      <w:r>
        <w:separator/>
      </w:r>
    </w:p>
  </w:endnote>
  <w:endnote w:type="continuationSeparator" w:id="0">
    <w:p w14:paraId="45CAFCE1" w14:textId="77777777" w:rsidR="00DD62C5" w:rsidRDefault="00DD62C5">
      <w:r>
        <w:continuationSeparator/>
      </w:r>
    </w:p>
  </w:endnote>
  <w:endnote w:type="continuationNotice" w:id="1">
    <w:p w14:paraId="11C5DF84" w14:textId="77777777" w:rsidR="00DD62C5" w:rsidRDefault="00DD6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F2EE" w14:textId="77777777" w:rsidR="00DD62C5" w:rsidRDefault="00DD62C5">
      <w:r>
        <w:separator/>
      </w:r>
    </w:p>
  </w:footnote>
  <w:footnote w:type="continuationSeparator" w:id="0">
    <w:p w14:paraId="3EDC4445" w14:textId="77777777" w:rsidR="00DD62C5" w:rsidRDefault="00DD62C5">
      <w:r>
        <w:continuationSeparator/>
      </w:r>
    </w:p>
  </w:footnote>
  <w:footnote w:type="continuationNotice" w:id="1">
    <w:p w14:paraId="18DE8A16" w14:textId="77777777" w:rsidR="00DD62C5" w:rsidRDefault="00DD6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047D"/>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0E10"/>
    <w:rsid w:val="000449EC"/>
    <w:rsid w:val="00044D4C"/>
    <w:rsid w:val="00044DC7"/>
    <w:rsid w:val="00044F6C"/>
    <w:rsid w:val="00045B3D"/>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780"/>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EDE"/>
    <w:rsid w:val="000963B3"/>
    <w:rsid w:val="00096569"/>
    <w:rsid w:val="0009680D"/>
    <w:rsid w:val="00097311"/>
    <w:rsid w:val="000973A7"/>
    <w:rsid w:val="0009769A"/>
    <w:rsid w:val="000A03A6"/>
    <w:rsid w:val="000A0ABA"/>
    <w:rsid w:val="000A1B99"/>
    <w:rsid w:val="000A1D46"/>
    <w:rsid w:val="000A38D9"/>
    <w:rsid w:val="000A43AE"/>
    <w:rsid w:val="000A488D"/>
    <w:rsid w:val="000A56EF"/>
    <w:rsid w:val="000A6394"/>
    <w:rsid w:val="000A64E6"/>
    <w:rsid w:val="000A7B5A"/>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4E5"/>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358D"/>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1073"/>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3EF"/>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666"/>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6B31"/>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60C"/>
    <w:rsid w:val="00272836"/>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5AE9"/>
    <w:rsid w:val="00295E83"/>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09F1"/>
    <w:rsid w:val="002B1D4C"/>
    <w:rsid w:val="002B1F12"/>
    <w:rsid w:val="002B21BC"/>
    <w:rsid w:val="002B2991"/>
    <w:rsid w:val="002B31A6"/>
    <w:rsid w:val="002B32A7"/>
    <w:rsid w:val="002B35C9"/>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1F86"/>
    <w:rsid w:val="002D2164"/>
    <w:rsid w:val="002D27B5"/>
    <w:rsid w:val="002D295C"/>
    <w:rsid w:val="002D2A99"/>
    <w:rsid w:val="002D2B36"/>
    <w:rsid w:val="002D36F9"/>
    <w:rsid w:val="002D3D70"/>
    <w:rsid w:val="002D40B0"/>
    <w:rsid w:val="002D4516"/>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717"/>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D2E"/>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2EA5"/>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0BC7"/>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19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35E"/>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26B"/>
    <w:rsid w:val="0052745D"/>
    <w:rsid w:val="005302E6"/>
    <w:rsid w:val="00530A33"/>
    <w:rsid w:val="005321E5"/>
    <w:rsid w:val="0053358F"/>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27E"/>
    <w:rsid w:val="005725FC"/>
    <w:rsid w:val="005727AF"/>
    <w:rsid w:val="005731B6"/>
    <w:rsid w:val="005732D4"/>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4B"/>
    <w:rsid w:val="005B5786"/>
    <w:rsid w:val="005B67E0"/>
    <w:rsid w:val="005B72B0"/>
    <w:rsid w:val="005C058A"/>
    <w:rsid w:val="005C1D27"/>
    <w:rsid w:val="005C2225"/>
    <w:rsid w:val="005C228D"/>
    <w:rsid w:val="005C240B"/>
    <w:rsid w:val="005C2ABC"/>
    <w:rsid w:val="005C37E7"/>
    <w:rsid w:val="005C4BA3"/>
    <w:rsid w:val="005C5C14"/>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731"/>
    <w:rsid w:val="005F0BC8"/>
    <w:rsid w:val="005F17CC"/>
    <w:rsid w:val="005F36D3"/>
    <w:rsid w:val="005F3B0E"/>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25C"/>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924"/>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0EA"/>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5A9"/>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06DB"/>
    <w:rsid w:val="009A1598"/>
    <w:rsid w:val="009A17BB"/>
    <w:rsid w:val="009A1F55"/>
    <w:rsid w:val="009A23B5"/>
    <w:rsid w:val="009A2433"/>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1913"/>
    <w:rsid w:val="009C2EBC"/>
    <w:rsid w:val="009C323E"/>
    <w:rsid w:val="009C3968"/>
    <w:rsid w:val="009C3DF8"/>
    <w:rsid w:val="009C4755"/>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3AB"/>
    <w:rsid w:val="009E6B66"/>
    <w:rsid w:val="009E6C1F"/>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76D"/>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2CA6"/>
    <w:rsid w:val="00A93004"/>
    <w:rsid w:val="00A936BB"/>
    <w:rsid w:val="00A93D46"/>
    <w:rsid w:val="00A9474A"/>
    <w:rsid w:val="00A94C0E"/>
    <w:rsid w:val="00A96910"/>
    <w:rsid w:val="00A96E48"/>
    <w:rsid w:val="00A97152"/>
    <w:rsid w:val="00A97B46"/>
    <w:rsid w:val="00AA1086"/>
    <w:rsid w:val="00AA2B59"/>
    <w:rsid w:val="00AA2CBC"/>
    <w:rsid w:val="00AA30CF"/>
    <w:rsid w:val="00AA3319"/>
    <w:rsid w:val="00AA4A0F"/>
    <w:rsid w:val="00AA57A8"/>
    <w:rsid w:val="00AA6493"/>
    <w:rsid w:val="00AA7567"/>
    <w:rsid w:val="00AA76AF"/>
    <w:rsid w:val="00AA7937"/>
    <w:rsid w:val="00AA7A6B"/>
    <w:rsid w:val="00AB08A9"/>
    <w:rsid w:val="00AB18ED"/>
    <w:rsid w:val="00AB1C37"/>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1A2"/>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187"/>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3E6D"/>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0E1"/>
    <w:rsid w:val="00D1428E"/>
    <w:rsid w:val="00D14CBE"/>
    <w:rsid w:val="00D16848"/>
    <w:rsid w:val="00D17AD4"/>
    <w:rsid w:val="00D17DD9"/>
    <w:rsid w:val="00D17F6F"/>
    <w:rsid w:val="00D200B1"/>
    <w:rsid w:val="00D2029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D2E"/>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F87"/>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2D06"/>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2C5"/>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69C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4F6"/>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29B"/>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52"/>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751"/>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A41"/>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115098220">
      <w:bodyDiv w:val="1"/>
      <w:marLeft w:val="0"/>
      <w:marRight w:val="0"/>
      <w:marTop w:val="0"/>
      <w:marBottom w:val="0"/>
      <w:divBdr>
        <w:top w:val="none" w:sz="0" w:space="0" w:color="auto"/>
        <w:left w:val="none" w:sz="0" w:space="0" w:color="auto"/>
        <w:bottom w:val="none" w:sz="0" w:space="0" w:color="auto"/>
        <w:right w:val="none" w:sz="0" w:space="0" w:color="auto"/>
      </w:divBdr>
    </w:div>
    <w:div w:id="1201045344">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D61E3D-7F85-4CD4-8450-DBDB156C607E}">
  <ds:schemaRefs>
    <ds:schemaRef ds:uri="http://schemas.openxmlformats.org/officeDocument/2006/bibliography"/>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658</Words>
  <Characters>3754</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4404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samsung_v6</cp:lastModifiedBy>
  <cp:revision>13</cp:revision>
  <cp:lastPrinted>1900-01-01T21:00:00Z</cp:lastPrinted>
  <dcterms:created xsi:type="dcterms:W3CDTF">2025-08-27T09:40:00Z</dcterms:created>
  <dcterms:modified xsi:type="dcterms:W3CDTF">2025-08-27T14:52:00Z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01448D151D05CD20CE2B825E88088B61EFED9615E6464F141B3B6A01A83934F99898F8EA3DDE07BD782554C76232AA8F20EBFF5D1ADD971667BB7A4DBD8FF2CD</vt:lpwstr>
  </property>
</Properties>
</file>